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3-00023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GS Algenrodt, Sanierung Wasser- und Abwasserleitungen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Sanitärinstallationen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